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E9" w:rsidRDefault="007359E9" w:rsidP="00A4512C">
      <w:pPr>
        <w:pStyle w:val="NormlnIMP"/>
        <w:jc w:val="center"/>
        <w:rPr>
          <w:b/>
          <w:i/>
          <w:sz w:val="40"/>
          <w:szCs w:val="40"/>
        </w:rPr>
      </w:pPr>
      <w:r w:rsidRPr="000E430A">
        <w:rPr>
          <w:b/>
          <w:i/>
          <w:sz w:val="40"/>
          <w:szCs w:val="40"/>
        </w:rPr>
        <w:t>Kontrola plnenia uznesení</w:t>
      </w:r>
    </w:p>
    <w:p w:rsidR="007359E9" w:rsidRDefault="007359E9" w:rsidP="00706C8E">
      <w:pPr>
        <w:tabs>
          <w:tab w:val="left" w:pos="851"/>
        </w:tabs>
        <w:rPr>
          <w:b/>
          <w:sz w:val="24"/>
        </w:rPr>
      </w:pPr>
    </w:p>
    <w:p w:rsidR="007359E9" w:rsidRDefault="007359E9" w:rsidP="00706C8E">
      <w:pPr>
        <w:tabs>
          <w:tab w:val="left" w:pos="851"/>
        </w:tabs>
        <w:rPr>
          <w:b/>
          <w:sz w:val="24"/>
        </w:rPr>
      </w:pPr>
      <w:r w:rsidRPr="007E3EFF">
        <w:rPr>
          <w:b/>
          <w:sz w:val="24"/>
        </w:rPr>
        <w:t>1</w:t>
      </w:r>
      <w:r>
        <w:rPr>
          <w:b/>
          <w:sz w:val="24"/>
        </w:rPr>
        <w:t>48</w:t>
      </w:r>
      <w:r w:rsidRPr="007E3EFF">
        <w:rPr>
          <w:b/>
          <w:sz w:val="24"/>
        </w:rPr>
        <w:tab/>
      </w:r>
      <w:r>
        <w:rPr>
          <w:b/>
          <w:sz w:val="24"/>
        </w:rPr>
        <w:t xml:space="preserve">Kontrola plnenia uznesení </w:t>
      </w:r>
      <w:r w:rsidRPr="007E3EFF">
        <w:rPr>
          <w:b/>
          <w:sz w:val="24"/>
        </w:rPr>
        <w:t xml:space="preserve"> </w:t>
      </w:r>
    </w:p>
    <w:p w:rsidR="007359E9" w:rsidRDefault="007359E9" w:rsidP="00706C8E">
      <w:pPr>
        <w:tabs>
          <w:tab w:val="left" w:pos="851"/>
        </w:tabs>
        <w:rPr>
          <w:b/>
          <w:sz w:val="24"/>
        </w:rPr>
      </w:pPr>
    </w:p>
    <w:p w:rsidR="007359E9" w:rsidRPr="000E430A" w:rsidRDefault="007359E9" w:rsidP="007E3EFF">
      <w:pPr>
        <w:tabs>
          <w:tab w:val="left" w:pos="851"/>
          <w:tab w:val="left" w:pos="1985"/>
        </w:tabs>
        <w:rPr>
          <w:b/>
          <w:sz w:val="24"/>
          <w:u w:val="single"/>
        </w:rPr>
      </w:pPr>
      <w:r w:rsidRPr="000E430A">
        <w:rPr>
          <w:b/>
          <w:sz w:val="24"/>
          <w:u w:val="single"/>
        </w:rPr>
        <w:t xml:space="preserve">Úlohy v plnení </w:t>
      </w:r>
    </w:p>
    <w:p w:rsidR="007359E9" w:rsidRDefault="007359E9" w:rsidP="007E3EFF">
      <w:pPr>
        <w:tabs>
          <w:tab w:val="left" w:pos="-1080"/>
        </w:tabs>
        <w:ind w:left="284" w:hanging="284"/>
        <w:rPr>
          <w:sz w:val="24"/>
        </w:rPr>
      </w:pPr>
      <w:r w:rsidRPr="007E3EFF">
        <w:rPr>
          <w:b/>
          <w:sz w:val="24"/>
        </w:rPr>
        <w:t>96/2</w:t>
      </w:r>
      <w:r>
        <w:rPr>
          <w:sz w:val="24"/>
        </w:rPr>
        <w:t xml:space="preserve">  zo dňa 15.12.2011  -   MZ  ukladá  prednostovi  Miestneho úradu MČ Košice – Sídlisko KVP v spolupráci s navrhovateľom  zabezpečiť spracovanie návrhu dokumentácie k realizácii zámeru vytvorenia multifunkčného parku na území uvedenom v bode 1.</w:t>
      </w:r>
    </w:p>
    <w:p w:rsidR="007359E9" w:rsidRPr="000E430A" w:rsidRDefault="007359E9" w:rsidP="007E3EFF">
      <w:pPr>
        <w:tabs>
          <w:tab w:val="left" w:pos="-1080"/>
        </w:tabs>
        <w:ind w:left="284" w:hanging="284"/>
        <w:rPr>
          <w:sz w:val="24"/>
        </w:rPr>
      </w:pPr>
      <w:r w:rsidRPr="000E430A">
        <w:rPr>
          <w:sz w:val="24"/>
        </w:rPr>
        <w:t xml:space="preserve">                                                                  </w:t>
      </w:r>
      <w:r>
        <w:rPr>
          <w:sz w:val="24"/>
        </w:rPr>
        <w:t xml:space="preserve">             </w:t>
      </w:r>
      <w:r w:rsidRPr="000E430A">
        <w:rPr>
          <w:sz w:val="24"/>
        </w:rPr>
        <w:t xml:space="preserve">  Zodp.: prednosta MÚ  </w:t>
      </w:r>
      <w:r>
        <w:rPr>
          <w:sz w:val="24"/>
        </w:rPr>
        <w:t xml:space="preserve">           </w:t>
      </w:r>
      <w:r w:rsidRPr="000E430A">
        <w:rPr>
          <w:sz w:val="24"/>
        </w:rPr>
        <w:t>Termín : apríl 2012</w:t>
      </w:r>
    </w:p>
    <w:p w:rsidR="007359E9" w:rsidRDefault="007359E9" w:rsidP="007E3EFF">
      <w:pPr>
        <w:tabs>
          <w:tab w:val="left" w:pos="-1080"/>
        </w:tabs>
        <w:ind w:left="284" w:hanging="284"/>
        <w:rPr>
          <w:b/>
          <w:sz w:val="24"/>
        </w:rPr>
      </w:pPr>
      <w:r>
        <w:rPr>
          <w:b/>
          <w:sz w:val="24"/>
        </w:rPr>
        <w:t xml:space="preserve">  </w:t>
      </w:r>
    </w:p>
    <w:p w:rsidR="007359E9" w:rsidRPr="00602842" w:rsidRDefault="007359E9" w:rsidP="00602842">
      <w:pPr>
        <w:ind w:left="284" w:hanging="284"/>
        <w:jc w:val="both"/>
        <w:rPr>
          <w:b/>
          <w:sz w:val="24"/>
        </w:rPr>
      </w:pPr>
      <w:r w:rsidRPr="007E3EFF">
        <w:rPr>
          <w:b/>
          <w:sz w:val="24"/>
        </w:rPr>
        <w:t>144</w:t>
      </w:r>
      <w:r>
        <w:rPr>
          <w:b/>
          <w:sz w:val="24"/>
        </w:rPr>
        <w:t xml:space="preserve">      </w:t>
      </w:r>
      <w:r w:rsidRPr="00602842">
        <w:rPr>
          <w:b/>
          <w:sz w:val="24"/>
        </w:rPr>
        <w:t>Zmeny a doplnky ÚPN Z Košice Myslava – lokalita 9.1.17</w:t>
      </w:r>
    </w:p>
    <w:p w:rsidR="007359E9" w:rsidRDefault="007359E9" w:rsidP="00602842">
      <w:pPr>
        <w:rPr>
          <w:sz w:val="24"/>
        </w:rPr>
      </w:pPr>
      <w:r>
        <w:rPr>
          <w:sz w:val="24"/>
        </w:rPr>
        <w:t xml:space="preserve">       v prípade súhlasu Mestskej časti Košice – Myslava so zámermi a doplnkami ÚPN Z Košice </w:t>
      </w:r>
    </w:p>
    <w:p w:rsidR="007359E9" w:rsidRPr="0016607C" w:rsidRDefault="007359E9" w:rsidP="00602842">
      <w:pPr>
        <w:rPr>
          <w:sz w:val="24"/>
        </w:rPr>
      </w:pPr>
      <w:r>
        <w:rPr>
          <w:sz w:val="24"/>
        </w:rPr>
        <w:t xml:space="preserve">       Myslava – lokalita 9.1.17 </w:t>
      </w:r>
      <w:r>
        <w:rPr>
          <w:b/>
          <w:sz w:val="24"/>
        </w:rPr>
        <w:t>ž</w:t>
      </w:r>
      <w:r w:rsidRPr="00AD3469">
        <w:rPr>
          <w:b/>
          <w:sz w:val="24"/>
        </w:rPr>
        <w:t>iada</w:t>
      </w:r>
      <w:r>
        <w:rPr>
          <w:b/>
          <w:sz w:val="24"/>
        </w:rPr>
        <w:t xml:space="preserve">, </w:t>
      </w:r>
      <w:r w:rsidRPr="00B7477B">
        <w:rPr>
          <w:sz w:val="24"/>
        </w:rPr>
        <w:t>aby boli dodržané nasledujúce záväzné podmienky</w:t>
      </w:r>
      <w:r>
        <w:rPr>
          <w:sz w:val="24"/>
        </w:rPr>
        <w:t>:</w:t>
      </w:r>
      <w:r w:rsidRPr="00B7477B">
        <w:rPr>
          <w:sz w:val="24"/>
        </w:rPr>
        <w:t xml:space="preserve"> </w:t>
      </w:r>
      <w:r w:rsidRPr="00B7477B">
        <w:rPr>
          <w:b/>
          <w:sz w:val="24"/>
        </w:rPr>
        <w:t xml:space="preserve"> </w:t>
      </w:r>
    </w:p>
    <w:p w:rsidR="007359E9" w:rsidRDefault="007359E9" w:rsidP="00602842">
      <w:pPr>
        <w:ind w:left="284" w:hanging="284"/>
        <w:jc w:val="both"/>
        <w:rPr>
          <w:sz w:val="24"/>
        </w:rPr>
      </w:pPr>
      <w:r>
        <w:rPr>
          <w:sz w:val="24"/>
        </w:rPr>
        <w:t xml:space="preserve">a) investor bytových domov je povinný vybudovať prístupovú cestu z východnej strany, vrátane peších komunikácií, t.j. od Klimkovičovej ulice (po ktorej premáva MHD) na vlastné náklady v zmysle regulačného plánu Moskovská trieda. </w:t>
      </w:r>
    </w:p>
    <w:p w:rsidR="007359E9" w:rsidRDefault="007359E9" w:rsidP="00602842">
      <w:pPr>
        <w:ind w:left="142" w:hanging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Termín: do času kolaudácie obytného súboru</w:t>
      </w:r>
    </w:p>
    <w:p w:rsidR="007359E9" w:rsidRDefault="007359E9" w:rsidP="00602842">
      <w:pPr>
        <w:ind w:left="284" w:hanging="284"/>
        <w:jc w:val="both"/>
        <w:rPr>
          <w:sz w:val="24"/>
        </w:rPr>
      </w:pPr>
      <w:r>
        <w:rPr>
          <w:sz w:val="24"/>
        </w:rPr>
        <w:t xml:space="preserve">b) investor bytových domov je povinný vybudovať verejné parkovisko v zmysle regulačného plánu Moskovská trieda na vlastné náklady a  odovzdať ho do majetku Mestskej časti Košice – Sídlisko KVP s minimálnym počtom parkovacích miest  71 </w:t>
      </w:r>
    </w:p>
    <w:p w:rsidR="007359E9" w:rsidRDefault="007359E9" w:rsidP="00602842">
      <w:pPr>
        <w:ind w:left="142" w:hanging="142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Termín: do času kolaudácie obytného súboru</w:t>
      </w:r>
    </w:p>
    <w:p w:rsidR="007359E9" w:rsidRDefault="007359E9" w:rsidP="00602842">
      <w:pPr>
        <w:ind w:left="284" w:hanging="284"/>
        <w:jc w:val="both"/>
        <w:rPr>
          <w:sz w:val="24"/>
        </w:rPr>
      </w:pPr>
      <w:r>
        <w:rPr>
          <w:sz w:val="24"/>
        </w:rPr>
        <w:t>c) prístup k obytným domom nebude riešený cez jestvujúci novopostavený Obytný súbor  Klimkovičova</w:t>
      </w:r>
    </w:p>
    <w:p w:rsidR="007359E9" w:rsidRDefault="007359E9" w:rsidP="00602842">
      <w:pPr>
        <w:ind w:left="284" w:hanging="284"/>
        <w:jc w:val="both"/>
        <w:rPr>
          <w:sz w:val="24"/>
        </w:rPr>
      </w:pPr>
      <w:r>
        <w:rPr>
          <w:sz w:val="24"/>
        </w:rPr>
        <w:t>d) súhlasí len so stavbou bytov rovnakého štandardu, aký bol v tejto lokalite už realizovaný.</w:t>
      </w:r>
    </w:p>
    <w:p w:rsidR="007359E9" w:rsidRDefault="007359E9" w:rsidP="0016607C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 xml:space="preserve"> 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v plnení </w:t>
      </w:r>
    </w:p>
    <w:p w:rsidR="007359E9" w:rsidRDefault="007359E9" w:rsidP="0016607C">
      <w:pPr>
        <w:ind w:left="284" w:hanging="284"/>
        <w:jc w:val="both"/>
        <w:rPr>
          <w:b/>
          <w:sz w:val="24"/>
          <w:u w:val="single"/>
        </w:rPr>
      </w:pPr>
    </w:p>
    <w:p w:rsidR="007359E9" w:rsidRPr="00EB0CD4" w:rsidRDefault="007359E9" w:rsidP="00EB0CD4">
      <w:pPr>
        <w:tabs>
          <w:tab w:val="left" w:pos="851"/>
        </w:tabs>
        <w:rPr>
          <w:b/>
          <w:sz w:val="24"/>
        </w:rPr>
      </w:pPr>
      <w:r w:rsidRPr="007E3EFF">
        <w:rPr>
          <w:b/>
          <w:sz w:val="24"/>
        </w:rPr>
        <w:t>1</w:t>
      </w:r>
      <w:r>
        <w:rPr>
          <w:b/>
          <w:sz w:val="24"/>
        </w:rPr>
        <w:t>48</w:t>
      </w:r>
      <w:r w:rsidRPr="007E3EFF">
        <w:rPr>
          <w:b/>
          <w:sz w:val="24"/>
        </w:rPr>
        <w:tab/>
      </w:r>
      <w:r>
        <w:rPr>
          <w:b/>
          <w:sz w:val="24"/>
        </w:rPr>
        <w:t xml:space="preserve">Kontrola plnenia uznesení </w:t>
      </w:r>
      <w:r w:rsidRPr="007E3EFF">
        <w:rPr>
          <w:b/>
          <w:sz w:val="24"/>
        </w:rPr>
        <w:t xml:space="preserve"> </w:t>
      </w:r>
    </w:p>
    <w:p w:rsidR="007359E9" w:rsidRDefault="007359E9" w:rsidP="00EB0CD4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b/>
          <w:sz w:val="24"/>
        </w:rPr>
        <w:t>b)</w:t>
      </w:r>
      <w:r>
        <w:rPr>
          <w:sz w:val="24"/>
        </w:rPr>
        <w:t xml:space="preserve"> </w:t>
      </w:r>
      <w:r>
        <w:rPr>
          <w:b/>
          <w:sz w:val="24"/>
        </w:rPr>
        <w:t xml:space="preserve">schvaľuje </w:t>
      </w:r>
      <w:r>
        <w:rPr>
          <w:sz w:val="24"/>
        </w:rPr>
        <w:t>určenie zodpovednosti a termíny pre splnenie realizácie úloh schválených uznesením MZ MČ Košice – Sídlisko KVP č. 132 na X. rokovaní 24. mája 2012 v bode 6.b/ - II. zmena rozpočtu na rok 2012 podľa predloženého návrhu s vypustením tabuľkovej časti</w:t>
      </w:r>
      <w:r>
        <w:rPr>
          <w:sz w:val="24"/>
        </w:rPr>
        <w:tab/>
      </w:r>
      <w:r>
        <w:rPr>
          <w:sz w:val="24"/>
        </w:rPr>
        <w:tab/>
        <w:t xml:space="preserve">         </w:t>
      </w:r>
    </w:p>
    <w:p w:rsidR="007359E9" w:rsidRDefault="007359E9" w:rsidP="00EB0CD4">
      <w:pPr>
        <w:tabs>
          <w:tab w:val="left" w:pos="-1080"/>
        </w:tabs>
        <w:ind w:left="284" w:hanging="284"/>
        <w:jc w:val="both"/>
      </w:pPr>
      <w:r>
        <w:rPr>
          <w:sz w:val="24"/>
        </w:rPr>
        <w:tab/>
      </w:r>
      <w:r>
        <w:t xml:space="preserve">Zodpovedný: prednosta MÚ MČ Košice – Sídlisko KVP      </w:t>
      </w:r>
      <w:r>
        <w:tab/>
        <w:t xml:space="preserve">     Termín: do 11.októbra 2012</w:t>
      </w:r>
    </w:p>
    <w:p w:rsidR="007359E9" w:rsidRDefault="007359E9" w:rsidP="00EB0CD4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v plnení </w:t>
      </w:r>
    </w:p>
    <w:p w:rsidR="007359E9" w:rsidRDefault="007359E9" w:rsidP="00EB0CD4">
      <w:pPr>
        <w:tabs>
          <w:tab w:val="left" w:pos="-1080"/>
        </w:tabs>
        <w:ind w:left="284" w:hanging="284"/>
        <w:jc w:val="both"/>
        <w:rPr>
          <w:sz w:val="24"/>
        </w:rPr>
      </w:pPr>
      <w:r>
        <w:rPr>
          <w:b/>
          <w:sz w:val="24"/>
        </w:rPr>
        <w:t>c)</w:t>
      </w:r>
      <w:r>
        <w:rPr>
          <w:sz w:val="24"/>
        </w:rPr>
        <w:t xml:space="preserve"> </w:t>
      </w:r>
      <w:r>
        <w:rPr>
          <w:b/>
          <w:sz w:val="24"/>
        </w:rPr>
        <w:t xml:space="preserve">ukladá </w:t>
      </w:r>
      <w:r>
        <w:rPr>
          <w:sz w:val="24"/>
        </w:rPr>
        <w:t>prednostovi MÚ MČ Košice - Sídlisko KVP, aby v spolupráci so starostkou mestskej časti zintenzívnil komunikáciu mestskej časti s kompetentnými predstaviteľmi Technickej univerzity Košice za účelom zabezpečenia vypracovania alternatívnych návrhov (štúdia, skica, a pod.) na vhodné finančne nenáročné riešenia priestoru nefunkčnej fontány v Mestskej časti Košice – Sídlisko KVP, študentmi tejto univerzity. Tieto návrhy, námety i nápady následne predložiť na najbližšie rokovanie MZ MČ Košice – Sídlisko KVP</w:t>
      </w:r>
      <w:r>
        <w:rPr>
          <w:sz w:val="24"/>
        </w:rPr>
        <w:tab/>
        <w:t xml:space="preserve">      </w:t>
      </w:r>
    </w:p>
    <w:p w:rsidR="007359E9" w:rsidRDefault="007359E9" w:rsidP="00EB0CD4">
      <w:pPr>
        <w:tabs>
          <w:tab w:val="left" w:pos="-1080"/>
        </w:tabs>
        <w:ind w:left="284" w:hanging="284"/>
        <w:jc w:val="both"/>
      </w:pPr>
      <w:r>
        <w:rPr>
          <w:sz w:val="24"/>
        </w:rPr>
        <w:tab/>
      </w:r>
      <w:r>
        <w:t>Zodpovedný: prednosta MÚ  MČ Košice – Sídlisko KVP</w:t>
      </w:r>
      <w:r>
        <w:tab/>
      </w:r>
      <w:r>
        <w:tab/>
        <w:t xml:space="preserve">   Termín: najbližšie rokovanie MZ </w:t>
      </w:r>
    </w:p>
    <w:p w:rsidR="007359E9" w:rsidRDefault="007359E9" w:rsidP="00EB0CD4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splnené  </w:t>
      </w:r>
    </w:p>
    <w:p w:rsidR="007359E9" w:rsidRDefault="007359E9" w:rsidP="0016607C">
      <w:pPr>
        <w:ind w:left="284" w:hanging="284"/>
        <w:jc w:val="both"/>
        <w:rPr>
          <w:b/>
          <w:sz w:val="24"/>
          <w:u w:val="single"/>
        </w:rPr>
      </w:pPr>
    </w:p>
    <w:p w:rsidR="007359E9" w:rsidRDefault="007359E9" w:rsidP="00852B88">
      <w:pPr>
        <w:pStyle w:val="NormlnIMP"/>
        <w:rPr>
          <w:b/>
          <w:sz w:val="24"/>
        </w:rPr>
      </w:pPr>
      <w:r w:rsidRPr="00852B88">
        <w:rPr>
          <w:b/>
          <w:sz w:val="24"/>
        </w:rPr>
        <w:t>166    Organizačný poriadok Miestneho úradu  Mestskej časti Košice – Sídlisko KVP</w:t>
      </w:r>
    </w:p>
    <w:p w:rsidR="007359E9" w:rsidRPr="003A0829" w:rsidRDefault="007359E9" w:rsidP="00852B88">
      <w:pPr>
        <w:rPr>
          <w:sz w:val="24"/>
        </w:rPr>
      </w:pPr>
      <w:r w:rsidRPr="00827F6F">
        <w:rPr>
          <w:sz w:val="24"/>
        </w:rPr>
        <w:t>Miestne zastupiteľstvo Mestskej časti Košice - Sídlisko KVP</w:t>
      </w:r>
      <w:r>
        <w:rPr>
          <w:sz w:val="24"/>
        </w:rPr>
        <w:t xml:space="preserve"> v súlade s platnými ústavnými zákonmi, zákonmi a ostatnými všeobecne záväznými právnymi predpismi</w:t>
      </w:r>
      <w:r>
        <w:rPr>
          <w:b/>
          <w:sz w:val="24"/>
        </w:rPr>
        <w:t xml:space="preserve"> </w:t>
      </w:r>
    </w:p>
    <w:p w:rsidR="007359E9" w:rsidRDefault="007359E9" w:rsidP="00852B88">
      <w:pPr>
        <w:jc w:val="both"/>
        <w:rPr>
          <w:b/>
          <w:sz w:val="24"/>
        </w:rPr>
      </w:pPr>
      <w:r>
        <w:rPr>
          <w:b/>
          <w:sz w:val="24"/>
        </w:rPr>
        <w:t xml:space="preserve">ukladá </w:t>
      </w:r>
    </w:p>
    <w:p w:rsidR="007359E9" w:rsidRDefault="007359E9" w:rsidP="00852B88">
      <w:pPr>
        <w:jc w:val="both"/>
        <w:rPr>
          <w:sz w:val="24"/>
        </w:rPr>
      </w:pPr>
      <w:r>
        <w:rPr>
          <w:sz w:val="24"/>
        </w:rPr>
        <w:t xml:space="preserve">prednostovi MÚ MČ Košice – Sídlisko KVP, aby v spolupráci so starostkou mestskej časti a kompetentnými odborníkmi pripravil nový, efektívny Organizačný poriadok aj Organizačnú štruktúru Miestneho úradu Mestskej časti Košice – Sídlisko KVP a tieto predložil na najbližšie rokovanie Miestneho zastupiteľstva Mestskej časti Košice – Sídlisko KVP. </w:t>
      </w:r>
    </w:p>
    <w:p w:rsidR="007359E9" w:rsidRDefault="007359E9" w:rsidP="00852B88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splnené </w:t>
      </w:r>
    </w:p>
    <w:p w:rsidR="007359E9" w:rsidRDefault="007359E9" w:rsidP="00852B88">
      <w:pPr>
        <w:ind w:left="284" w:hanging="284"/>
        <w:jc w:val="both"/>
        <w:rPr>
          <w:b/>
          <w:sz w:val="24"/>
          <w:u w:val="single"/>
        </w:rPr>
      </w:pPr>
    </w:p>
    <w:p w:rsidR="007359E9" w:rsidRDefault="007359E9" w:rsidP="003A19FF">
      <w:pPr>
        <w:ind w:left="1992" w:hanging="1992"/>
        <w:jc w:val="both"/>
        <w:rPr>
          <w:spacing w:val="-4"/>
          <w:sz w:val="24"/>
        </w:rPr>
      </w:pPr>
      <w:r w:rsidRPr="003A19FF">
        <w:rPr>
          <w:b/>
          <w:sz w:val="24"/>
        </w:rPr>
        <w:t>176/a zo dňa 22.11.2012</w:t>
      </w:r>
      <w:r w:rsidRPr="003A19FF">
        <w:rPr>
          <w:sz w:val="24"/>
        </w:rPr>
        <w:t xml:space="preserve"> – MZ </w:t>
      </w:r>
      <w:r w:rsidRPr="003A19FF">
        <w:rPr>
          <w:spacing w:val="-4"/>
          <w:sz w:val="24"/>
        </w:rPr>
        <w:t>ukladá</w:t>
      </w:r>
      <w:r w:rsidRPr="003A19FF">
        <w:rPr>
          <w:b/>
          <w:spacing w:val="-4"/>
          <w:sz w:val="24"/>
        </w:rPr>
        <w:t xml:space="preserve"> </w:t>
      </w:r>
      <w:r w:rsidRPr="003A19FF">
        <w:rPr>
          <w:spacing w:val="-4"/>
          <w:sz w:val="24"/>
        </w:rPr>
        <w:t>kontrolórke Mestskej časti Košice – Sídlisko KVP vykonať kontrolu priebehu verejno – obchodnej súťaže na nájom areálu v Drocárovom parku (Senior dom),</w:t>
      </w:r>
    </w:p>
    <w:p w:rsidR="007359E9" w:rsidRPr="003A19FF" w:rsidRDefault="007359E9" w:rsidP="003A19FF">
      <w:pPr>
        <w:ind w:left="1992" w:hanging="1992"/>
        <w:jc w:val="both"/>
        <w:rPr>
          <w:spacing w:val="-4"/>
          <w:sz w:val="24"/>
        </w:rPr>
      </w:pPr>
    </w:p>
    <w:p w:rsidR="007359E9" w:rsidRDefault="007359E9" w:rsidP="003A19FF">
      <w:pPr>
        <w:ind w:left="1992" w:hanging="1992"/>
        <w:jc w:val="both"/>
        <w:rPr>
          <w:spacing w:val="-4"/>
          <w:sz w:val="24"/>
        </w:rPr>
      </w:pPr>
      <w:r w:rsidRPr="003A19FF">
        <w:rPr>
          <w:b/>
          <w:sz w:val="24"/>
        </w:rPr>
        <w:t>176/c zo dňa 22.11.2012</w:t>
      </w:r>
      <w:r w:rsidRPr="003A19FF">
        <w:rPr>
          <w:sz w:val="24"/>
        </w:rPr>
        <w:t xml:space="preserve"> – MZ </w:t>
      </w:r>
      <w:r w:rsidRPr="003A19FF">
        <w:rPr>
          <w:spacing w:val="-4"/>
          <w:sz w:val="24"/>
        </w:rPr>
        <w:t>ukladá</w:t>
      </w:r>
      <w:r w:rsidRPr="003A19FF">
        <w:rPr>
          <w:b/>
          <w:spacing w:val="-4"/>
          <w:sz w:val="24"/>
        </w:rPr>
        <w:t xml:space="preserve"> </w:t>
      </w:r>
      <w:r w:rsidRPr="003A19FF">
        <w:rPr>
          <w:spacing w:val="-4"/>
          <w:sz w:val="24"/>
        </w:rPr>
        <w:t>miestnemu úradu zabezpečiť vypracovanie návrhu Zmluvy na nájom areálu v Drocárovom parku s Ing. Rudolfom Vancákom – RZ Karat prostredníctvom externej advokátskej kancelárie.</w:t>
      </w:r>
    </w:p>
    <w:p w:rsidR="007359E9" w:rsidRDefault="007359E9" w:rsidP="003A19FF">
      <w:pPr>
        <w:ind w:left="1992" w:hanging="1992"/>
        <w:jc w:val="both"/>
        <w:rPr>
          <w:spacing w:val="-4"/>
          <w:sz w:val="24"/>
        </w:rPr>
      </w:pPr>
    </w:p>
    <w:p w:rsidR="007359E9" w:rsidRDefault="007359E9" w:rsidP="003A19FF">
      <w:pPr>
        <w:ind w:left="284" w:hanging="284"/>
        <w:jc w:val="both"/>
        <w:rPr>
          <w:b/>
          <w:sz w:val="24"/>
          <w:u w:val="single"/>
        </w:rPr>
      </w:pPr>
      <w:r w:rsidRPr="0061121B">
        <w:rPr>
          <w:b/>
          <w:sz w:val="24"/>
        </w:rPr>
        <w:t>- navrhujem zaradiť</w:t>
      </w:r>
      <w:r>
        <w:rPr>
          <w:sz w:val="24"/>
        </w:rPr>
        <w:t xml:space="preserve"> </w:t>
      </w:r>
      <w:r w:rsidRPr="007E3EFF">
        <w:rPr>
          <w:b/>
          <w:sz w:val="24"/>
          <w:u w:val="single"/>
        </w:rPr>
        <w:t>medzi úlohy</w:t>
      </w:r>
      <w:r>
        <w:rPr>
          <w:b/>
          <w:sz w:val="24"/>
          <w:u w:val="single"/>
        </w:rPr>
        <w:t xml:space="preserve"> splnené</w:t>
      </w:r>
    </w:p>
    <w:p w:rsidR="007359E9" w:rsidRPr="003A19FF" w:rsidRDefault="007359E9" w:rsidP="003A19FF">
      <w:pPr>
        <w:ind w:left="1992" w:hanging="1992"/>
        <w:jc w:val="both"/>
        <w:rPr>
          <w:spacing w:val="-4"/>
          <w:sz w:val="24"/>
        </w:rPr>
      </w:pPr>
    </w:p>
    <w:p w:rsidR="007359E9" w:rsidRDefault="007359E9" w:rsidP="00852B88">
      <w:pPr>
        <w:ind w:left="284" w:hanging="284"/>
        <w:jc w:val="both"/>
        <w:rPr>
          <w:b/>
          <w:sz w:val="24"/>
          <w:u w:val="single"/>
        </w:rPr>
      </w:pPr>
    </w:p>
    <w:p w:rsidR="007359E9" w:rsidRPr="00852B88" w:rsidRDefault="007359E9" w:rsidP="00852B88">
      <w:pPr>
        <w:pStyle w:val="NormlnIMP"/>
        <w:rPr>
          <w:sz w:val="24"/>
        </w:rPr>
      </w:pPr>
    </w:p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/>
    <w:p w:rsidR="007359E9" w:rsidRDefault="007359E9" w:rsidP="00FD0A06">
      <w:r>
        <w:t xml:space="preserve">Spracoval :   Ing. Peter Kakuloš, zástupca starostky </w:t>
      </w:r>
    </w:p>
    <w:p w:rsidR="007359E9" w:rsidRPr="001F1670" w:rsidRDefault="007359E9" w:rsidP="00FD0A06">
      <w:r>
        <w:t xml:space="preserve">Košice, 28.01.2013                      </w:t>
      </w:r>
    </w:p>
    <w:sectPr w:rsidR="007359E9" w:rsidRPr="001F1670" w:rsidSect="00A4512C">
      <w:pgSz w:w="11907" w:h="16840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ele-GroteskNor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Tele-GroteskFet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565E0"/>
    <w:multiLevelType w:val="multilevel"/>
    <w:tmpl w:val="B7E8C77C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27257301"/>
    <w:multiLevelType w:val="hybridMultilevel"/>
    <w:tmpl w:val="8D4E75A6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B468C"/>
    <w:multiLevelType w:val="hybridMultilevel"/>
    <w:tmpl w:val="60E0E6D2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3A257A"/>
    <w:multiLevelType w:val="hybridMultilevel"/>
    <w:tmpl w:val="F1F61CBA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AC668B"/>
    <w:multiLevelType w:val="multilevel"/>
    <w:tmpl w:val="60E0E6D2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D15C8D"/>
    <w:multiLevelType w:val="multilevel"/>
    <w:tmpl w:val="D21CFF8E"/>
    <w:numStyleLink w:val="Vcerovov"/>
  </w:abstractNum>
  <w:abstractNum w:abstractNumId="6">
    <w:nsid w:val="545803E3"/>
    <w:multiLevelType w:val="multilevel"/>
    <w:tmpl w:val="D21CFF8E"/>
    <w:styleLink w:val="Vcerovov"/>
    <w:lvl w:ilvl="0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/>
      </w:rPr>
    </w:lvl>
    <w:lvl w:ilvl="1">
      <w:start w:val="1"/>
      <w:numFmt w:val="bullet"/>
      <w:lvlText w:val=""/>
      <w:lvlJc w:val="left"/>
      <w:pPr>
        <w:tabs>
          <w:tab w:val="num" w:pos="567"/>
        </w:tabs>
        <w:ind w:left="567" w:hanging="283"/>
      </w:pPr>
      <w:rPr>
        <w:rFonts w:ascii="Wingdings 2" w:hAnsi="Wingdings 2" w:hint="default"/>
      </w:rPr>
    </w:lvl>
    <w:lvl w:ilvl="2">
      <w:start w:val="1"/>
      <w:numFmt w:val="bullet"/>
      <w:lvlText w:val="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</w:rPr>
    </w:lvl>
    <w:lvl w:ilvl="3">
      <w:start w:val="1"/>
      <w:numFmt w:val="bullet"/>
      <w:lvlText w:val=""/>
      <w:lvlJc w:val="left"/>
      <w:pPr>
        <w:tabs>
          <w:tab w:val="num" w:pos="1134"/>
        </w:tabs>
        <w:ind w:left="1134" w:hanging="283"/>
      </w:pPr>
      <w:rPr>
        <w:rFonts w:ascii="Wingdings 2" w:hAnsi="Wingdings 2" w:hint="default"/>
      </w:rPr>
    </w:lvl>
    <w:lvl w:ilvl="4">
      <w:start w:val="1"/>
      <w:numFmt w:val="bullet"/>
      <w:lvlText w:val=""/>
      <w:lvlJc w:val="left"/>
      <w:pPr>
        <w:tabs>
          <w:tab w:val="num" w:pos="1418"/>
        </w:tabs>
        <w:ind w:left="1418" w:hanging="284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tabs>
          <w:tab w:val="num" w:pos="1701"/>
        </w:tabs>
        <w:ind w:left="1701" w:hanging="283"/>
      </w:pPr>
      <w:rPr>
        <w:rFonts w:ascii="Wingdings 2" w:hAnsi="Wingdings 2" w:hint="default"/>
      </w:rPr>
    </w:lvl>
    <w:lvl w:ilvl="6">
      <w:start w:val="1"/>
      <w:numFmt w:val="bullet"/>
      <w:lvlText w:val=""/>
      <w:lvlJc w:val="left"/>
      <w:pPr>
        <w:tabs>
          <w:tab w:val="num" w:pos="1985"/>
        </w:tabs>
        <w:ind w:left="1985" w:hanging="284"/>
      </w:pPr>
      <w:rPr>
        <w:rFonts w:ascii="Wingdings 2" w:hAnsi="Wingdings 2" w:hint="default"/>
      </w:rPr>
    </w:lvl>
    <w:lvl w:ilvl="7">
      <w:start w:val="1"/>
      <w:numFmt w:val="bullet"/>
      <w:lvlText w:val=""/>
      <w:lvlJc w:val="left"/>
      <w:pPr>
        <w:tabs>
          <w:tab w:val="num" w:pos="2268"/>
        </w:tabs>
        <w:ind w:left="2268" w:hanging="283"/>
      </w:pPr>
      <w:rPr>
        <w:rFonts w:ascii="Wingdings 2" w:hAnsi="Wingdings 2" w:hint="default"/>
      </w:rPr>
    </w:lvl>
    <w:lvl w:ilvl="8">
      <w:start w:val="1"/>
      <w:numFmt w:val="bullet"/>
      <w:lvlText w:val=""/>
      <w:lvlJc w:val="left"/>
      <w:pPr>
        <w:tabs>
          <w:tab w:val="num" w:pos="2552"/>
        </w:tabs>
        <w:ind w:left="2552" w:hanging="284"/>
      </w:pPr>
      <w:rPr>
        <w:rFonts w:ascii="Wingdings 2" w:hAnsi="Wingdings 2" w:hint="default"/>
      </w:rPr>
    </w:lvl>
  </w:abstractNum>
  <w:abstractNum w:abstractNumId="7">
    <w:nsid w:val="7771000B"/>
    <w:multiLevelType w:val="hybridMultilevel"/>
    <w:tmpl w:val="C48E2A7E"/>
    <w:lvl w:ilvl="0" w:tplc="A3EE891C">
      <w:start w:val="1"/>
      <w:numFmt w:val="bullet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EFF"/>
    <w:rsid w:val="00015CBF"/>
    <w:rsid w:val="000A4EA5"/>
    <w:rsid w:val="000B5E92"/>
    <w:rsid w:val="000C5B88"/>
    <w:rsid w:val="000D6ED6"/>
    <w:rsid w:val="000E430A"/>
    <w:rsid w:val="000F438E"/>
    <w:rsid w:val="0015047E"/>
    <w:rsid w:val="0016607C"/>
    <w:rsid w:val="00171EB4"/>
    <w:rsid w:val="001F1670"/>
    <w:rsid w:val="002F517B"/>
    <w:rsid w:val="003212C9"/>
    <w:rsid w:val="00342969"/>
    <w:rsid w:val="003A0829"/>
    <w:rsid w:val="003A0D4B"/>
    <w:rsid w:val="003A19FF"/>
    <w:rsid w:val="003B7D21"/>
    <w:rsid w:val="003C236B"/>
    <w:rsid w:val="003E5964"/>
    <w:rsid w:val="004039C1"/>
    <w:rsid w:val="0042671E"/>
    <w:rsid w:val="00490CE8"/>
    <w:rsid w:val="004A4843"/>
    <w:rsid w:val="004F3CCF"/>
    <w:rsid w:val="005D2780"/>
    <w:rsid w:val="00602842"/>
    <w:rsid w:val="0061121B"/>
    <w:rsid w:val="006F4961"/>
    <w:rsid w:val="00706C8E"/>
    <w:rsid w:val="0071246B"/>
    <w:rsid w:val="00713E8D"/>
    <w:rsid w:val="007147CA"/>
    <w:rsid w:val="007359E9"/>
    <w:rsid w:val="007A5BFE"/>
    <w:rsid w:val="007B070D"/>
    <w:rsid w:val="007E3EFF"/>
    <w:rsid w:val="007F3AFD"/>
    <w:rsid w:val="00827F6F"/>
    <w:rsid w:val="00851A07"/>
    <w:rsid w:val="00852B88"/>
    <w:rsid w:val="00861596"/>
    <w:rsid w:val="008D34AC"/>
    <w:rsid w:val="008D69B4"/>
    <w:rsid w:val="00963AF3"/>
    <w:rsid w:val="009F3D26"/>
    <w:rsid w:val="00A30F93"/>
    <w:rsid w:val="00A4512C"/>
    <w:rsid w:val="00A47D2D"/>
    <w:rsid w:val="00A520E4"/>
    <w:rsid w:val="00AD3469"/>
    <w:rsid w:val="00B53FA5"/>
    <w:rsid w:val="00B7477B"/>
    <w:rsid w:val="00C11D1C"/>
    <w:rsid w:val="00C3151B"/>
    <w:rsid w:val="00C36CC5"/>
    <w:rsid w:val="00C643E1"/>
    <w:rsid w:val="00D0558E"/>
    <w:rsid w:val="00D31F7C"/>
    <w:rsid w:val="00D46203"/>
    <w:rsid w:val="00DA71C9"/>
    <w:rsid w:val="00DB06D2"/>
    <w:rsid w:val="00DB26F2"/>
    <w:rsid w:val="00DB5829"/>
    <w:rsid w:val="00DF4C54"/>
    <w:rsid w:val="00E237A8"/>
    <w:rsid w:val="00E40A5C"/>
    <w:rsid w:val="00E54E61"/>
    <w:rsid w:val="00EB0CD4"/>
    <w:rsid w:val="00EE24EF"/>
    <w:rsid w:val="00F047EA"/>
    <w:rsid w:val="00F437B1"/>
    <w:rsid w:val="00FA49BC"/>
    <w:rsid w:val="00FD0A06"/>
    <w:rsid w:val="00FD2E03"/>
    <w:rsid w:val="00FE3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AC"/>
    <w:rPr>
      <w:rFonts w:ascii="Tele-GroteskNor" w:hAnsi="Tele-GroteskNor"/>
      <w:szCs w:val="24"/>
      <w:lang w:val="sk-SK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D0A06"/>
    <w:pPr>
      <w:keepNext/>
      <w:spacing w:before="240" w:after="60"/>
      <w:outlineLvl w:val="0"/>
    </w:pPr>
    <w:rPr>
      <w:rFonts w:ascii="Tele-GroteskFet" w:hAnsi="Tele-GroteskFet" w:cs="Arial"/>
      <w:bCs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0A06"/>
    <w:pPr>
      <w:keepNext/>
      <w:spacing w:before="240" w:after="60"/>
      <w:outlineLvl w:val="1"/>
    </w:pPr>
    <w:rPr>
      <w:rFonts w:ascii="Tele-GroteskFet" w:hAnsi="Tele-GroteskFet"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0A06"/>
    <w:pPr>
      <w:keepNext/>
      <w:spacing w:before="240" w:after="60"/>
      <w:outlineLvl w:val="2"/>
    </w:pPr>
    <w:rPr>
      <w:rFonts w:ascii="Tele-GroteskFet" w:hAnsi="Tele-GroteskFet" w:cs="Arial"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558E"/>
    <w:rPr>
      <w:rFonts w:ascii="Cambria" w:hAnsi="Cambria" w:cs="Times New Roman"/>
      <w:b/>
      <w:bCs/>
      <w:kern w:val="32"/>
      <w:sz w:val="32"/>
      <w:szCs w:val="32"/>
      <w:lang w:val="sk-SK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0558E"/>
    <w:rPr>
      <w:rFonts w:ascii="Cambria" w:hAnsi="Cambria" w:cs="Times New Roman"/>
      <w:b/>
      <w:bCs/>
      <w:i/>
      <w:iCs/>
      <w:sz w:val="28"/>
      <w:szCs w:val="28"/>
      <w:lang w:val="sk-SK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0558E"/>
    <w:rPr>
      <w:rFonts w:ascii="Cambria" w:hAnsi="Cambria" w:cs="Times New Roman"/>
      <w:b/>
      <w:bCs/>
      <w:sz w:val="26"/>
      <w:szCs w:val="26"/>
      <w:lang w:val="sk-SK"/>
    </w:rPr>
  </w:style>
  <w:style w:type="paragraph" w:styleId="NoSpacing">
    <w:name w:val="No Spacing"/>
    <w:uiPriority w:val="99"/>
    <w:qFormat/>
    <w:rsid w:val="00FD0A06"/>
    <w:rPr>
      <w:rFonts w:ascii="Tele-GroteskNor" w:hAnsi="Tele-GroteskNor"/>
      <w:sz w:val="20"/>
      <w:szCs w:val="24"/>
      <w:lang w:val="sk-SK"/>
    </w:rPr>
  </w:style>
  <w:style w:type="paragraph" w:styleId="Subtitle">
    <w:name w:val="Subtitle"/>
    <w:basedOn w:val="Normal"/>
    <w:next w:val="Normal"/>
    <w:link w:val="SubtitleChar"/>
    <w:uiPriority w:val="99"/>
    <w:qFormat/>
    <w:rsid w:val="00FD0A06"/>
    <w:pPr>
      <w:numPr>
        <w:ilvl w:val="1"/>
      </w:numPr>
    </w:pPr>
    <w:rPr>
      <w:i/>
      <w:iCs/>
      <w:color w:val="4F81BD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D0A06"/>
    <w:rPr>
      <w:rFonts w:ascii="Tele-GroteskNor" w:hAnsi="Tele-GroteskNor" w:cs="Times New Roman"/>
      <w:i/>
      <w:iCs/>
      <w:color w:val="4F81BD"/>
      <w:spacing w:val="15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FD0A06"/>
    <w:pPr>
      <w:pBdr>
        <w:bottom w:val="single" w:sz="8" w:space="4" w:color="4F81BD"/>
      </w:pBdr>
      <w:spacing w:after="300"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FD0A06"/>
    <w:rPr>
      <w:rFonts w:ascii="Tele-GroteskNor" w:hAnsi="Tele-GroteskNor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NormlnIMP">
    <w:name w:val="Normální_IMP"/>
    <w:basedOn w:val="Normal"/>
    <w:uiPriority w:val="99"/>
    <w:rsid w:val="007E3EFF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sz w:val="20"/>
      <w:szCs w:val="20"/>
      <w:lang w:eastAsia="sk-SK"/>
    </w:rPr>
  </w:style>
  <w:style w:type="paragraph" w:customStyle="1" w:styleId="CharChar1CharCharChar">
    <w:name w:val="Char Char1 Char Char Char"/>
    <w:basedOn w:val="Normal"/>
    <w:uiPriority w:val="99"/>
    <w:rsid w:val="007E3EFF"/>
    <w:pPr>
      <w:spacing w:after="160" w:line="240" w:lineRule="exact"/>
    </w:pPr>
    <w:rPr>
      <w:rFonts w:ascii="Tahoma" w:hAnsi="Tahoma" w:cs="Tahoma"/>
      <w:sz w:val="20"/>
      <w:szCs w:val="20"/>
    </w:rPr>
  </w:style>
  <w:style w:type="numbering" w:customStyle="1" w:styleId="Vcerovov">
    <w:name w:val="Víceúrovňové"/>
    <w:rsid w:val="000C4A0E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4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560</Words>
  <Characters>3309</Characters>
  <Application>Microsoft Office Outlook</Application>
  <DocSecurity>0</DocSecurity>
  <Lines>0</Lines>
  <Paragraphs>0</Paragraphs>
  <ScaleCrop>false</ScaleCrop>
  <Company>Slovak Telekom, a.s.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Kontrola plnenia uznesení</dc:title>
  <dc:subject/>
  <dc:creator>peter.kakulos</dc:creator>
  <cp:keywords/>
  <dc:description/>
  <cp:lastModifiedBy>JKIRILAKOVA</cp:lastModifiedBy>
  <cp:revision>4</cp:revision>
  <cp:lastPrinted>2013-01-30T08:26:00Z</cp:lastPrinted>
  <dcterms:created xsi:type="dcterms:W3CDTF">2013-01-30T08:34:00Z</dcterms:created>
  <dcterms:modified xsi:type="dcterms:W3CDTF">2013-01-30T09:23:00Z</dcterms:modified>
</cp:coreProperties>
</file>